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CEE2B" w14:textId="77777777" w:rsidR="00F134CD" w:rsidRDefault="00F134CD" w:rsidP="00F134C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BURGEYS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fl.1455)</w:t>
      </w:r>
    </w:p>
    <w:p w14:paraId="5FD9C7D4" w14:textId="77777777" w:rsidR="00F134CD" w:rsidRDefault="00F134CD" w:rsidP="00F134C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Bridport, Dorset. Chapman.</w:t>
      </w:r>
    </w:p>
    <w:p w14:paraId="40D3F28C" w14:textId="77777777" w:rsidR="00F134CD" w:rsidRDefault="00F134CD" w:rsidP="00F134CD">
      <w:pPr>
        <w:pStyle w:val="NoSpacing"/>
        <w:jc w:val="both"/>
        <w:rPr>
          <w:rFonts w:cs="Times New Roman"/>
          <w:szCs w:val="24"/>
          <w:lang w:val="en-GB"/>
        </w:rPr>
      </w:pPr>
    </w:p>
    <w:p w14:paraId="1E0CB93B" w14:textId="77777777" w:rsidR="00F134CD" w:rsidRDefault="00F134CD" w:rsidP="00F134CD">
      <w:pPr>
        <w:pStyle w:val="NoSpacing"/>
        <w:jc w:val="both"/>
        <w:rPr>
          <w:rFonts w:cs="Times New Roman"/>
          <w:szCs w:val="24"/>
          <w:lang w:val="en-GB"/>
        </w:rPr>
      </w:pPr>
    </w:p>
    <w:p w14:paraId="692AD423" w14:textId="77777777" w:rsidR="00F134CD" w:rsidRDefault="00F134CD" w:rsidP="00F134C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1455</w:t>
      </w:r>
      <w:r>
        <w:rPr>
          <w:rFonts w:cs="Times New Roman"/>
          <w:szCs w:val="24"/>
          <w:lang w:val="en-GB"/>
        </w:rPr>
        <w:tab/>
        <w:t xml:space="preserve">John </w:t>
      </w:r>
      <w:proofErr w:type="spellStart"/>
      <w:r>
        <w:rPr>
          <w:rFonts w:cs="Times New Roman"/>
          <w:szCs w:val="24"/>
          <w:lang w:val="en-GB"/>
        </w:rPr>
        <w:t>Salmyer</w:t>
      </w:r>
      <w:proofErr w:type="spellEnd"/>
      <w:r>
        <w:rPr>
          <w:rFonts w:cs="Times New Roman"/>
          <w:szCs w:val="24"/>
          <w:lang w:val="en-GB"/>
        </w:rPr>
        <w:t xml:space="preserve"> of Germany brought a plaint of debt against him and</w:t>
      </w:r>
    </w:p>
    <w:p w14:paraId="2B193C66" w14:textId="77777777" w:rsidR="00F134CD" w:rsidRDefault="00F134CD" w:rsidP="00F134C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John Wayer of Bridport(q.v.).</w:t>
      </w:r>
    </w:p>
    <w:p w14:paraId="022EEE4C" w14:textId="77777777" w:rsidR="00F134CD" w:rsidRDefault="00F134CD" w:rsidP="00F134C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  <w:lang w:val="en-GB"/>
          </w:rPr>
          <w:t>https://waalt.uh.edu/index.php/CP40/776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5D7899E5" w14:textId="77777777" w:rsidR="00F134CD" w:rsidRDefault="00F134CD" w:rsidP="00F134CD">
      <w:pPr>
        <w:pStyle w:val="NoSpacing"/>
        <w:jc w:val="both"/>
        <w:rPr>
          <w:rFonts w:cs="Times New Roman"/>
          <w:szCs w:val="24"/>
          <w:lang w:val="en-GB"/>
        </w:rPr>
      </w:pPr>
    </w:p>
    <w:p w14:paraId="76B4E08C" w14:textId="77777777" w:rsidR="00F134CD" w:rsidRDefault="00F134CD" w:rsidP="00F134CD">
      <w:pPr>
        <w:pStyle w:val="NoSpacing"/>
        <w:jc w:val="both"/>
        <w:rPr>
          <w:rFonts w:cs="Times New Roman"/>
          <w:szCs w:val="24"/>
          <w:lang w:val="en-GB"/>
        </w:rPr>
      </w:pPr>
    </w:p>
    <w:p w14:paraId="14176375" w14:textId="77777777" w:rsidR="00F134CD" w:rsidRDefault="00F134CD" w:rsidP="00F134C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13 December 2023</w:t>
      </w:r>
    </w:p>
    <w:p w14:paraId="2FA3096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4EA2C" w14:textId="77777777" w:rsidR="00F134CD" w:rsidRDefault="00F134CD" w:rsidP="009139A6">
      <w:r>
        <w:separator/>
      </w:r>
    </w:p>
  </w:endnote>
  <w:endnote w:type="continuationSeparator" w:id="0">
    <w:p w14:paraId="58C6BE3C" w14:textId="77777777" w:rsidR="00F134CD" w:rsidRDefault="00F134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B5D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C7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8B7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79B17" w14:textId="77777777" w:rsidR="00F134CD" w:rsidRDefault="00F134CD" w:rsidP="009139A6">
      <w:r>
        <w:separator/>
      </w:r>
    </w:p>
  </w:footnote>
  <w:footnote w:type="continuationSeparator" w:id="0">
    <w:p w14:paraId="62EF0DA6" w14:textId="77777777" w:rsidR="00F134CD" w:rsidRDefault="00F134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91A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4CF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115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4C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134CD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04F33"/>
  <w15:chartTrackingRefBased/>
  <w15:docId w15:val="{9E55C487-FEF8-465E-98FF-4A016769B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13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7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2023-12-20T13:19:00Z</dcterms:created>
  <dcterms:modified xsi:type="dcterms:W3CDTF">2023-12-20T13:19:00Z</dcterms:modified>
</cp:coreProperties>
</file>